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44B0EB" w14:textId="77777777" w:rsidR="00383BF7" w:rsidRDefault="00383BF7" w:rsidP="00383BF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CLAY</w:t>
      </w:r>
      <w:r>
        <w:rPr>
          <w:rFonts w:ascii="Times New Roman" w:hAnsi="Times New Roman" w:cs="Times New Roman"/>
        </w:rPr>
        <w:t xml:space="preserve">       (fl.1483)</w:t>
      </w:r>
    </w:p>
    <w:p w14:paraId="5943D381" w14:textId="77777777" w:rsidR="00383BF7" w:rsidRDefault="00383BF7" w:rsidP="00383BF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Shearman.</w:t>
      </w:r>
    </w:p>
    <w:p w14:paraId="1A15D52E" w14:textId="77777777" w:rsidR="00383BF7" w:rsidRDefault="00383BF7" w:rsidP="00383BF7">
      <w:pPr>
        <w:tabs>
          <w:tab w:val="left" w:pos="720"/>
        </w:tabs>
        <w:rPr>
          <w:rFonts w:ascii="Times New Roman" w:hAnsi="Times New Roman" w:cs="Times New Roman"/>
        </w:rPr>
      </w:pPr>
    </w:p>
    <w:p w14:paraId="52A00CF8" w14:textId="77777777" w:rsidR="00383BF7" w:rsidRDefault="00383BF7" w:rsidP="00383BF7">
      <w:pPr>
        <w:tabs>
          <w:tab w:val="left" w:pos="720"/>
        </w:tabs>
        <w:rPr>
          <w:rFonts w:ascii="Times New Roman" w:hAnsi="Times New Roman" w:cs="Times New Roman"/>
        </w:rPr>
      </w:pPr>
    </w:p>
    <w:p w14:paraId="611E55F7" w14:textId="77777777" w:rsidR="00383BF7" w:rsidRDefault="00383BF7" w:rsidP="00383BF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 He made a plaint of debt against Richard </w:t>
      </w:r>
      <w:proofErr w:type="spellStart"/>
      <w:r>
        <w:rPr>
          <w:rFonts w:ascii="Times New Roman" w:hAnsi="Times New Roman" w:cs="Times New Roman"/>
        </w:rPr>
        <w:t>Overey</w:t>
      </w:r>
      <w:proofErr w:type="spellEnd"/>
      <w:r>
        <w:rPr>
          <w:rFonts w:ascii="Times New Roman" w:hAnsi="Times New Roman" w:cs="Times New Roman"/>
        </w:rPr>
        <w:t xml:space="preserve"> of Newington, Surrey(q.v.) </w:t>
      </w:r>
    </w:p>
    <w:p w14:paraId="63D4D6B2" w14:textId="77777777" w:rsidR="00383BF7" w:rsidRDefault="00383BF7" w:rsidP="00383BF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John </w:t>
      </w:r>
      <w:proofErr w:type="spellStart"/>
      <w:r>
        <w:rPr>
          <w:rFonts w:ascii="Times New Roman" w:hAnsi="Times New Roman" w:cs="Times New Roman"/>
        </w:rPr>
        <w:t>Edwyn</w:t>
      </w:r>
      <w:proofErr w:type="spellEnd"/>
      <w:r>
        <w:rPr>
          <w:rFonts w:ascii="Times New Roman" w:hAnsi="Times New Roman" w:cs="Times New Roman"/>
        </w:rPr>
        <w:t xml:space="preserve"> of Tooting Beck(q.v.).</w:t>
      </w:r>
    </w:p>
    <w:p w14:paraId="773D4F11" w14:textId="77777777" w:rsidR="00383BF7" w:rsidRDefault="00383BF7" w:rsidP="00383BF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r w:rsidRPr="00B2129B">
        <w:rPr>
          <w:rFonts w:ascii="Times New Roman" w:hAnsi="Times New Roman" w:cs="Times New Roman"/>
          <w:u w:val="single"/>
        </w:rPr>
        <w:t>http://aalt.law.uh.edu/Indices/CP40Indices/CP40no883Pl.htm</w:t>
      </w:r>
      <w:r>
        <w:rPr>
          <w:rFonts w:ascii="Times New Roman" w:hAnsi="Times New Roman" w:cs="Times New Roman"/>
        </w:rPr>
        <w:t xml:space="preserve"> )</w:t>
      </w:r>
    </w:p>
    <w:p w14:paraId="060F284E" w14:textId="77777777" w:rsidR="00383BF7" w:rsidRDefault="00383BF7" w:rsidP="00383BF7">
      <w:pPr>
        <w:tabs>
          <w:tab w:val="left" w:pos="720"/>
        </w:tabs>
        <w:rPr>
          <w:rFonts w:ascii="Times New Roman" w:hAnsi="Times New Roman" w:cs="Times New Roman"/>
        </w:rPr>
      </w:pPr>
    </w:p>
    <w:p w14:paraId="0E89E5D2" w14:textId="77777777" w:rsidR="00383BF7" w:rsidRDefault="00383BF7" w:rsidP="00383BF7">
      <w:pPr>
        <w:tabs>
          <w:tab w:val="left" w:pos="720"/>
        </w:tabs>
        <w:rPr>
          <w:rFonts w:ascii="Times New Roman" w:hAnsi="Times New Roman" w:cs="Times New Roman"/>
        </w:rPr>
      </w:pPr>
    </w:p>
    <w:p w14:paraId="5B426694" w14:textId="77777777" w:rsidR="00383BF7" w:rsidRDefault="00383BF7" w:rsidP="00383BF7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July 2019</w:t>
      </w:r>
    </w:p>
    <w:p w14:paraId="33AB921B" w14:textId="77777777" w:rsidR="006B2F86" w:rsidRPr="00E71FC3" w:rsidRDefault="00383BF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99AD3" w14:textId="77777777" w:rsidR="00383BF7" w:rsidRDefault="00383BF7" w:rsidP="00E71FC3">
      <w:r>
        <w:separator/>
      </w:r>
    </w:p>
  </w:endnote>
  <w:endnote w:type="continuationSeparator" w:id="0">
    <w:p w14:paraId="74151667" w14:textId="77777777" w:rsidR="00383BF7" w:rsidRDefault="00383BF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FF0C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0F305" w14:textId="77777777" w:rsidR="00383BF7" w:rsidRDefault="00383BF7" w:rsidP="00E71FC3">
      <w:r>
        <w:separator/>
      </w:r>
    </w:p>
  </w:footnote>
  <w:footnote w:type="continuationSeparator" w:id="0">
    <w:p w14:paraId="6948E14A" w14:textId="77777777" w:rsidR="00383BF7" w:rsidRDefault="00383BF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BF7"/>
    <w:rsid w:val="001A7C09"/>
    <w:rsid w:val="00383BF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1C0A7"/>
  <w15:chartTrackingRefBased/>
  <w15:docId w15:val="{71CD41FF-2792-4F37-A9E1-6FEF3C3A5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3BF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2019-07-19T19:46:00Z</dcterms:created>
  <dcterms:modified xsi:type="dcterms:W3CDTF">2019-07-19T19:46:00Z</dcterms:modified>
</cp:coreProperties>
</file>